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63BD8B59" w:rsidR="0026113B" w:rsidRPr="00F26555" w:rsidRDefault="00CE2AA8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Pneumatic Machine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634CFE39" w:rsidR="00384A08" w:rsidRPr="00DB0013" w:rsidRDefault="00086617" w:rsidP="00F50327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Intermediate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066A8232" w:rsidR="00A03075" w:rsidRPr="00732437" w:rsidRDefault="00DB0013" w:rsidP="00F011A1">
            <w:pPr>
              <w:pStyle w:val="Heading1"/>
              <w:rPr>
                <w:b w:val="0"/>
                <w:bCs/>
              </w:rPr>
            </w:pPr>
            <w:bookmarkStart w:id="1" w:name="_Toc261004494"/>
            <w:r w:rsidRPr="00732437">
              <w:t>Project Goal</w:t>
            </w:r>
          </w:p>
          <w:p w14:paraId="4F655DB1" w14:textId="196E146E" w:rsidR="00A03075" w:rsidRPr="00732437" w:rsidRDefault="00732437" w:rsidP="00005ABD">
            <w:pPr>
              <w:rPr>
                <w:rFonts w:ascii="Arial" w:hAnsi="Arial"/>
              </w:rPr>
            </w:pPr>
            <w:r w:rsidRPr="00732437">
              <w:rPr>
                <w:rFonts w:ascii="Arial" w:hAnsi="Arial"/>
              </w:rPr>
              <w:t xml:space="preserve">Students </w:t>
            </w:r>
            <w:r w:rsidR="00125797">
              <w:rPr>
                <w:rFonts w:ascii="Arial" w:hAnsi="Arial"/>
              </w:rPr>
              <w:t>create identical pneumatic machines and then use the remaining class time to customize the machine’s function.</w:t>
            </w:r>
          </w:p>
          <w:p w14:paraId="7EC81D99" w14:textId="77777777" w:rsidR="00F011A1" w:rsidRPr="00732437" w:rsidRDefault="00F011A1" w:rsidP="00F011A1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732437" w:rsidRDefault="00F26555" w:rsidP="00F011A1">
            <w:pPr>
              <w:pStyle w:val="Heading1"/>
              <w:rPr>
                <w:b w:val="0"/>
                <w:bCs/>
              </w:rPr>
            </w:pPr>
            <w:r w:rsidRPr="00732437">
              <w:t>Design Variables</w:t>
            </w:r>
          </w:p>
          <w:p w14:paraId="02CB6BD2" w14:textId="3D02A8F7" w:rsidR="009100D9" w:rsidRPr="00F50327" w:rsidRDefault="00125797" w:rsidP="00F744C3">
            <w:pPr>
              <w:pStyle w:val="ListBullet"/>
              <w:numPr>
                <w:ilvl w:val="0"/>
                <w:numId w:val="0"/>
              </w:numPr>
              <w:ind w:left="36" w:hanging="36"/>
              <w:rPr>
                <w:rFonts w:ascii="Arial" w:hAnsi="Arial"/>
              </w:rPr>
            </w:pPr>
            <w:r>
              <w:rPr>
                <w:rFonts w:ascii="Arial" w:hAnsi="Arial"/>
              </w:rPr>
              <w:t>Length and function of pneumatic arm, open-ended additions to improve stability, function, and style</w:t>
            </w:r>
          </w:p>
          <w:p w14:paraId="351C8473" w14:textId="77777777" w:rsidR="00326BD3" w:rsidRPr="00732437" w:rsidRDefault="00326BD3" w:rsidP="00F011A1">
            <w:pPr>
              <w:spacing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732437" w:rsidRDefault="00DB0013" w:rsidP="00C83B2F">
            <w:pPr>
              <w:pStyle w:val="Heading1"/>
            </w:pPr>
            <w:r w:rsidRPr="00732437">
              <w:t>Key Concepts</w:t>
            </w:r>
          </w:p>
          <w:bookmarkEnd w:id="1"/>
          <w:p w14:paraId="19B0BCA5" w14:textId="2DF5C2FA" w:rsidR="00086617" w:rsidRDefault="00125797" w:rsidP="009100D9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  <w:u w:val="single"/>
              </w:rPr>
              <w:t>Pneumatic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machines use compressed air to move.</w:t>
            </w:r>
            <w:r w:rsidR="00086617">
              <w:rPr>
                <w:rFonts w:ascii="Arial" w:hAnsi="Arial" w:cs="Arial"/>
                <w:color w:val="000000" w:themeColor="text1"/>
                <w:szCs w:val="28"/>
              </w:rPr>
              <w:t xml:space="preserve"> </w:t>
            </w:r>
          </w:p>
          <w:p w14:paraId="4D938F65" w14:textId="77777777" w:rsidR="00EA221A" w:rsidRDefault="00EA221A" w:rsidP="009100D9">
            <w:pPr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6BAC5707" w14:textId="24BD961E" w:rsidR="00EA221A" w:rsidRPr="00732437" w:rsidRDefault="00EA221A" w:rsidP="00EA221A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1763D342" w14:textId="0C540B24" w:rsidR="00EA221A" w:rsidRDefault="00125797" w:rsidP="00DF2498">
            <w:pPr>
              <w:pStyle w:val="ListParagraph"/>
              <w:numPr>
                <w:ilvl w:val="0"/>
                <w:numId w:val="27"/>
              </w:numPr>
              <w:ind w:left="396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Cut tubing to 6” lengths (1 per student)</w:t>
            </w:r>
          </w:p>
          <w:p w14:paraId="7D4DCC59" w14:textId="31F7D931" w:rsidR="00DF2498" w:rsidRDefault="00125797" w:rsidP="009100D9">
            <w:pPr>
              <w:pStyle w:val="BlockText"/>
              <w:numPr>
                <w:ilvl w:val="0"/>
                <w:numId w:val="27"/>
              </w:numPr>
              <w:spacing w:line="240" w:lineRule="auto"/>
              <w:ind w:left="396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Cut straws into quarters (6 per student)</w:t>
            </w:r>
          </w:p>
          <w:p w14:paraId="0F3C0B7E" w14:textId="1B763939" w:rsidR="00125797" w:rsidRDefault="00125797" w:rsidP="009100D9">
            <w:pPr>
              <w:pStyle w:val="BlockText"/>
              <w:numPr>
                <w:ilvl w:val="0"/>
                <w:numId w:val="27"/>
              </w:numPr>
              <w:spacing w:line="240" w:lineRule="auto"/>
              <w:ind w:left="396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Cut straws into eighths (2 per student)</w:t>
            </w:r>
          </w:p>
          <w:p w14:paraId="217DF788" w14:textId="70E51DFB" w:rsidR="00125797" w:rsidRPr="00DF2498" w:rsidRDefault="00125797" w:rsidP="009100D9">
            <w:pPr>
              <w:pStyle w:val="BlockText"/>
              <w:numPr>
                <w:ilvl w:val="0"/>
                <w:numId w:val="27"/>
              </w:numPr>
              <w:spacing w:line="240" w:lineRule="auto"/>
              <w:ind w:left="396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Optional</w:t>
            </w:r>
            <w:r w:rsidR="00C77288">
              <w:rPr>
                <w:rFonts w:ascii="Arial" w:hAnsi="Arial" w:cs="Arial"/>
                <w:color w:val="000000" w:themeColor="text1"/>
                <w:szCs w:val="28"/>
              </w:rPr>
              <w:t xml:space="preserve"> for young classes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: create </w:t>
            </w:r>
            <w:r w:rsidR="00C77288">
              <w:rPr>
                <w:rFonts w:ascii="Arial" w:hAnsi="Arial" w:cs="Arial"/>
                <w:color w:val="000000" w:themeColor="text1"/>
                <w:szCs w:val="28"/>
              </w:rPr>
              <w:t xml:space="preserve">the 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>pneumatic systems (1 per student)</w:t>
            </w:r>
          </w:p>
          <w:p w14:paraId="4E9CAEDE" w14:textId="77777777" w:rsidR="009100D9" w:rsidRPr="009100D9" w:rsidRDefault="009100D9" w:rsidP="009100D9"/>
          <w:p w14:paraId="0F5A9A62" w14:textId="6A21387D" w:rsidR="0026113B" w:rsidRPr="00732437" w:rsidRDefault="00F50327" w:rsidP="00732437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Notes</w:t>
            </w:r>
          </w:p>
          <w:p w14:paraId="322576DA" w14:textId="259AE7A8" w:rsidR="00E52BA9" w:rsidRDefault="00F50327" w:rsidP="00125797">
            <w:pPr>
              <w:pStyle w:val="ListBullet"/>
              <w:numPr>
                <w:ilvl w:val="0"/>
                <w:numId w:val="0"/>
              </w:numPr>
            </w:pPr>
            <w:r>
              <w:t xml:space="preserve">This project </w:t>
            </w:r>
            <w:r w:rsidR="00125797">
              <w:t>should be taught in two parts:</w:t>
            </w:r>
          </w:p>
          <w:p w14:paraId="42B5DBFE" w14:textId="77777777" w:rsidR="00125797" w:rsidRDefault="00125797" w:rsidP="00125797">
            <w:pPr>
              <w:pStyle w:val="ListBullet"/>
              <w:numPr>
                <w:ilvl w:val="0"/>
                <w:numId w:val="39"/>
              </w:numPr>
            </w:pPr>
            <w:r>
              <w:t>Create the triangular frame</w:t>
            </w:r>
          </w:p>
          <w:p w14:paraId="63531C1D" w14:textId="3F115CBB" w:rsidR="00125797" w:rsidRPr="00F744C3" w:rsidRDefault="00125797" w:rsidP="00125797">
            <w:pPr>
              <w:pStyle w:val="ListBullet"/>
              <w:numPr>
                <w:ilvl w:val="0"/>
                <w:numId w:val="39"/>
              </w:numPr>
            </w:pPr>
            <w:r>
              <w:t>Create and attach the pneumatic system, then customize the machine</w:t>
            </w:r>
          </w:p>
          <w:p w14:paraId="69686285" w14:textId="50553AED" w:rsidR="00086617" w:rsidRPr="00732437" w:rsidRDefault="00086617" w:rsidP="00086617">
            <w:pPr>
              <w:rPr>
                <w:rFonts w:ascii="Arial" w:eastAsia="Times New Roman" w:hAnsi="Arial" w:cs="Arial"/>
                <w:color w:val="000000" w:themeColor="text1"/>
              </w:rPr>
            </w:pPr>
          </w:p>
        </w:tc>
        <w:tc>
          <w:tcPr>
            <w:tcW w:w="191" w:type="pct"/>
          </w:tcPr>
          <w:p w14:paraId="64987D47" w14:textId="77777777" w:rsidR="0026113B" w:rsidRPr="00732437" w:rsidRDefault="0026113B" w:rsidP="00F011A1">
            <w:pPr>
              <w:spacing w:line="240" w:lineRule="auto"/>
              <w:rPr>
                <w:rFonts w:ascii="Arial" w:hAnsi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732437" w:rsidRDefault="008B714F" w:rsidP="00F011A1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66E22CA7" w14:textId="0DD80319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Basic Example</w:t>
            </w:r>
          </w:p>
          <w:p w14:paraId="3EF2AC14" w14:textId="46A6DF5A" w:rsidR="00F50327" w:rsidRPr="00CD446F" w:rsidRDefault="00125797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9</w:t>
            </w:r>
            <w:r w:rsidR="00F50327" w:rsidRPr="00CD446F">
              <w:rPr>
                <w:rFonts w:ascii="Arial" w:hAnsi="Arial" w:cs="Arial"/>
                <w:noProof/>
                <w:color w:val="000000" w:themeColor="text1"/>
              </w:rPr>
              <w:t xml:space="preserve"> craft stick</w:t>
            </w:r>
          </w:p>
          <w:p w14:paraId="34AD318D" w14:textId="6BF30DD9" w:rsidR="00F50327" w:rsidRPr="00CD446F" w:rsidRDefault="00125797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2 jumbo stick</w:t>
            </w:r>
          </w:p>
          <w:p w14:paraId="7352AB49" w14:textId="214AF673" w:rsidR="00F50327" w:rsidRPr="00CD446F" w:rsidRDefault="00125797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2 straw</w:t>
            </w:r>
          </w:p>
          <w:p w14:paraId="29D89B93" w14:textId="6FD4BB26" w:rsidR="00F50327" w:rsidRDefault="00125797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2 syringe</w:t>
            </w:r>
          </w:p>
          <w:p w14:paraId="6BDBF9E7" w14:textId="710EFFA3" w:rsidR="00125797" w:rsidRPr="00CD446F" w:rsidRDefault="00125797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1-2 pipe cleaner</w:t>
            </w:r>
          </w:p>
          <w:p w14:paraId="0AB1D9DA" w14:textId="4F1C8DC0" w:rsidR="00F50327" w:rsidRDefault="00125797" w:rsidP="00CD446F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tubing</w:t>
            </w:r>
          </w:p>
          <w:p w14:paraId="6771FFA2" w14:textId="0348E8BD" w:rsidR="00125797" w:rsidRPr="00125797" w:rsidRDefault="00125797" w:rsidP="00125797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tape</w:t>
            </w:r>
          </w:p>
          <w:p w14:paraId="09E50E7C" w14:textId="77777777" w:rsidR="009100D9" w:rsidRPr="00732437" w:rsidRDefault="009100D9" w:rsidP="00C92FA5">
            <w:pPr>
              <w:rPr>
                <w:rFonts w:ascii="Arial" w:hAnsi="Arial" w:cs="Arial"/>
                <w:noProof/>
                <w:color w:val="000000" w:themeColor="text1"/>
              </w:rPr>
            </w:pPr>
          </w:p>
          <w:p w14:paraId="39557291" w14:textId="77777777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Advanced Ideas</w:t>
            </w:r>
          </w:p>
          <w:p w14:paraId="4615E5E7" w14:textId="372F9B80" w:rsidR="00125797" w:rsidRDefault="00CD446F" w:rsidP="00F744C3">
            <w:pPr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 xml:space="preserve">Challenge students to </w:t>
            </w:r>
            <w:r w:rsidR="00125797">
              <w:rPr>
                <w:rFonts w:ascii="Arial" w:hAnsi="Arial" w:cs="Lucida Grande"/>
                <w:szCs w:val="28"/>
              </w:rPr>
              <w:t>turn the pneumatic arm into a cork launcher.</w:t>
            </w:r>
          </w:p>
          <w:p w14:paraId="1636AAEA" w14:textId="4A479518" w:rsidR="00125797" w:rsidRDefault="00125797" w:rsidP="00F744C3">
            <w:pPr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>Add wheels onto the machine.</w:t>
            </w:r>
          </w:p>
          <w:p w14:paraId="44F4B014" w14:textId="1819A022" w:rsidR="00603DAD" w:rsidRDefault="00603DAD" w:rsidP="00F744C3">
            <w:pPr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>Bring hot glue.</w:t>
            </w:r>
          </w:p>
          <w:p w14:paraId="794E4879" w14:textId="696B6015" w:rsidR="00125797" w:rsidRDefault="00125797" w:rsidP="00125797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clothespin</w:t>
            </w:r>
          </w:p>
          <w:p w14:paraId="7BA83FCC" w14:textId="28A61BDA" w:rsidR="00125797" w:rsidRDefault="00125797" w:rsidP="00125797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cork</w:t>
            </w:r>
          </w:p>
          <w:p w14:paraId="4B3F3195" w14:textId="26AE0CF7" w:rsidR="00125797" w:rsidRDefault="00125797" w:rsidP="00125797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sm. rubber band</w:t>
            </w:r>
          </w:p>
          <w:p w14:paraId="7F9CDAB9" w14:textId="77777777" w:rsidR="00125797" w:rsidRDefault="00125797" w:rsidP="00125797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skewer</w:t>
            </w:r>
          </w:p>
          <w:p w14:paraId="7E34324C" w14:textId="00966B31" w:rsidR="00125797" w:rsidRDefault="00125797" w:rsidP="00125797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wheel</w:t>
            </w:r>
          </w:p>
          <w:p w14:paraId="616221A5" w14:textId="0CB1B280" w:rsidR="00603DAD" w:rsidRPr="00125797" w:rsidRDefault="00603DAD" w:rsidP="00125797">
            <w:pPr>
              <w:pStyle w:val="ListParagraph"/>
              <w:numPr>
                <w:ilvl w:val="0"/>
                <w:numId w:val="30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hot glue</w:t>
            </w:r>
          </w:p>
          <w:p w14:paraId="57927874" w14:textId="08E33299" w:rsidR="007E6138" w:rsidRPr="007E6138" w:rsidRDefault="007E6138" w:rsidP="00F744C3">
            <w:pPr>
              <w:rPr>
                <w:rFonts w:ascii="Arial" w:hAnsi="Arial" w:cs="Lucida Grande"/>
                <w:szCs w:val="28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49" w:tblpY="130"/>
        <w:tblW w:w="11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086617" w:rsidRPr="008842EA" w14:paraId="015BA247" w14:textId="77777777" w:rsidTr="00086617">
        <w:trPr>
          <w:trHeight w:val="107"/>
        </w:trPr>
        <w:tc>
          <w:tcPr>
            <w:tcW w:w="11152" w:type="dxa"/>
            <w:gridSpan w:val="2"/>
          </w:tcPr>
          <w:bookmarkEnd w:id="0"/>
          <w:p w14:paraId="5BEF2B43" w14:textId="337A9442" w:rsidR="00086617" w:rsidRPr="00F011A1" w:rsidRDefault="00086617" w:rsidP="00086617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086617" w:rsidRPr="008842EA" w14:paraId="7B12CB25" w14:textId="77777777" w:rsidTr="00086617">
        <w:trPr>
          <w:trHeight w:val="106"/>
        </w:trPr>
        <w:tc>
          <w:tcPr>
            <w:tcW w:w="3015" w:type="dxa"/>
          </w:tcPr>
          <w:p w14:paraId="336D37B7" w14:textId="4E815DFA" w:rsidR="00086617" w:rsidRPr="00F011A1" w:rsidRDefault="00086617" w:rsidP="00F32563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F32563">
              <w:rPr>
                <w:rFonts w:ascii="Arial" w:hAnsi="Arial" w:cs="Arial"/>
                <w:i/>
                <w:color w:val="000000" w:themeColor="text1"/>
                <w:szCs w:val="28"/>
              </w:rPr>
              <w:t>pneumatic arm</w:t>
            </w:r>
            <w:r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… </w:t>
            </w:r>
          </w:p>
        </w:tc>
        <w:tc>
          <w:tcPr>
            <w:tcW w:w="8137" w:type="dxa"/>
          </w:tcPr>
          <w:p w14:paraId="7FFF2A9D" w14:textId="77777777" w:rsidR="00086617" w:rsidRPr="00F011A1" w:rsidRDefault="00086617" w:rsidP="0008661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086617" w:rsidRPr="008842EA" w14:paraId="52A69EDE" w14:textId="77777777" w:rsidTr="00086617">
        <w:trPr>
          <w:trHeight w:val="229"/>
        </w:trPr>
        <w:tc>
          <w:tcPr>
            <w:tcW w:w="3015" w:type="dxa"/>
          </w:tcPr>
          <w:p w14:paraId="1B0847A6" w14:textId="7E45C604" w:rsidR="00086617" w:rsidRPr="008842EA" w:rsidRDefault="00F32563" w:rsidP="0008661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Bending sideways</w:t>
            </w:r>
          </w:p>
        </w:tc>
        <w:tc>
          <w:tcPr>
            <w:tcW w:w="8137" w:type="dxa"/>
          </w:tcPr>
          <w:p w14:paraId="3BEDA6DE" w14:textId="2B1981F0" w:rsidR="00F50327" w:rsidRPr="00F32563" w:rsidRDefault="00F32563" w:rsidP="00F50327">
            <w:pPr>
              <w:pStyle w:val="ListBullet"/>
              <w:rPr>
                <w:color w:val="auto"/>
              </w:rPr>
            </w:pPr>
            <w:r w:rsidRPr="00F32563">
              <w:rPr>
                <w:color w:val="auto"/>
              </w:rPr>
              <w:t xml:space="preserve">Tighten the </w:t>
            </w:r>
            <w:r w:rsidR="00C77288">
              <w:rPr>
                <w:color w:val="auto"/>
              </w:rPr>
              <w:t>pipe cleaner that</w:t>
            </w:r>
            <w:r w:rsidRPr="00F32563">
              <w:rPr>
                <w:color w:val="auto"/>
              </w:rPr>
              <w:t xml:space="preserve"> </w:t>
            </w:r>
            <w:r w:rsidR="00C77288">
              <w:rPr>
                <w:color w:val="auto"/>
              </w:rPr>
              <w:t>connects</w:t>
            </w:r>
            <w:r w:rsidRPr="00F32563">
              <w:rPr>
                <w:color w:val="auto"/>
              </w:rPr>
              <w:t xml:space="preserve"> the two jumbo sticks</w:t>
            </w:r>
          </w:p>
          <w:p w14:paraId="2AF331B1" w14:textId="77777777" w:rsidR="00F32563" w:rsidRPr="00F32563" w:rsidRDefault="00F32563" w:rsidP="00F50327">
            <w:pPr>
              <w:pStyle w:val="ListBullet"/>
              <w:rPr>
                <w:color w:val="auto"/>
              </w:rPr>
            </w:pPr>
            <w:r w:rsidRPr="00F32563">
              <w:rPr>
                <w:color w:val="auto"/>
              </w:rPr>
              <w:t>Tape the syringe more firmly to the jumbo stick</w:t>
            </w:r>
            <w:bookmarkStart w:id="2" w:name="_GoBack"/>
            <w:bookmarkEnd w:id="2"/>
          </w:p>
          <w:p w14:paraId="216C4BDA" w14:textId="3AC332C1" w:rsidR="00F32563" w:rsidRPr="00F32563" w:rsidRDefault="00F32563" w:rsidP="00F32563">
            <w:pPr>
              <w:pStyle w:val="ListBullet"/>
              <w:rPr>
                <w:color w:val="auto"/>
              </w:rPr>
            </w:pPr>
            <w:r w:rsidRPr="00F32563">
              <w:rPr>
                <w:color w:val="auto"/>
              </w:rPr>
              <w:t>Check to make sure the tubing is taped to the frame</w:t>
            </w:r>
          </w:p>
        </w:tc>
      </w:tr>
      <w:tr w:rsidR="00F32563" w:rsidRPr="008842EA" w14:paraId="5316200B" w14:textId="77777777" w:rsidTr="00086617">
        <w:trPr>
          <w:trHeight w:val="229"/>
        </w:trPr>
        <w:tc>
          <w:tcPr>
            <w:tcW w:w="3015" w:type="dxa"/>
          </w:tcPr>
          <w:p w14:paraId="44EB67D3" w14:textId="12D81D11" w:rsidR="00F32563" w:rsidRDefault="00F32563" w:rsidP="0008661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lifting or lowering completely</w:t>
            </w:r>
          </w:p>
        </w:tc>
        <w:tc>
          <w:tcPr>
            <w:tcW w:w="8137" w:type="dxa"/>
          </w:tcPr>
          <w:p w14:paraId="781645C1" w14:textId="77777777" w:rsidR="00F32563" w:rsidRDefault="00F32563" w:rsidP="00F32563">
            <w:pPr>
              <w:pStyle w:val="ListBullet"/>
              <w:rPr>
                <w:color w:val="auto"/>
              </w:rPr>
            </w:pPr>
            <w:r w:rsidRPr="00F32563">
              <w:rPr>
                <w:color w:val="auto"/>
              </w:rPr>
              <w:t>The pneumatic system has too much or too little air in it.</w:t>
            </w:r>
          </w:p>
          <w:p w14:paraId="15FAD6FB" w14:textId="6F3CB5AC" w:rsidR="00F32563" w:rsidRPr="00F32563" w:rsidRDefault="00F32563" w:rsidP="00F32563">
            <w:pPr>
              <w:pStyle w:val="ListBullet"/>
              <w:rPr>
                <w:color w:val="auto"/>
              </w:rPr>
            </w:pPr>
            <w:r>
              <w:rPr>
                <w:color w:val="auto"/>
              </w:rPr>
              <w:t>The pipe cleaner that is used to connect the syringe to the jumbo stick is loose, not attached properly, or attached in the wrong place.</w:t>
            </w:r>
          </w:p>
        </w:tc>
      </w:tr>
    </w:tbl>
    <w:p w14:paraId="211ACDA4" w14:textId="0199D467" w:rsidR="00F744C3" w:rsidRPr="00C81646" w:rsidRDefault="00F744C3" w:rsidP="00F744C3">
      <w:pPr>
        <w:pStyle w:val="Heading1"/>
      </w:pPr>
      <w:r w:rsidRPr="00C81646">
        <w:lastRenderedPageBreak/>
        <w:t>Introduce</w:t>
      </w:r>
      <w:r w:rsidR="009100D9">
        <w:t xml:space="preserve"> the</w:t>
      </w:r>
      <w:r w:rsidRPr="00C81646">
        <w:t xml:space="preserve"> project </w:t>
      </w:r>
      <w:r>
        <w:t xml:space="preserve">and </w:t>
      </w:r>
      <w:r w:rsidR="00EA221A">
        <w:t>goals</w:t>
      </w:r>
      <w:r w:rsidR="009100D9">
        <w:t xml:space="preserve"> (1</w:t>
      </w:r>
      <w:r w:rsidRPr="00C81646">
        <w:t xml:space="preserve"> min)</w:t>
      </w:r>
    </w:p>
    <w:p w14:paraId="6DC2A519" w14:textId="3BB9BFC9" w:rsidR="007E6138" w:rsidRDefault="007E6138" w:rsidP="00CD446F">
      <w:pPr>
        <w:pStyle w:val="ListParagraph"/>
        <w:numPr>
          <w:ilvl w:val="0"/>
          <w:numId w:val="33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students your basi</w:t>
      </w:r>
      <w:r w:rsidR="00125797">
        <w:rPr>
          <w:rFonts w:ascii="Arial" w:hAnsi="Arial" w:cs="Arial"/>
          <w:color w:val="000000" w:themeColor="text1"/>
        </w:rPr>
        <w:t>c example and explain how it works.</w:t>
      </w:r>
    </w:p>
    <w:p w14:paraId="77DA7971" w14:textId="0DBCBD49" w:rsidR="00603DAD" w:rsidRPr="00603DAD" w:rsidRDefault="00603DAD" w:rsidP="00603DAD">
      <w:pPr>
        <w:pStyle w:val="ListParagraph"/>
        <w:numPr>
          <w:ilvl w:val="0"/>
          <w:numId w:val="33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Explain that this class will be split into two parts: 1. Create the triangular frame. 2. Create and attach the pneumatic system, then customize the machine.</w:t>
      </w:r>
    </w:p>
    <w:p w14:paraId="0971236E" w14:textId="77777777" w:rsidR="00603DAD" w:rsidRPr="00C81646" w:rsidRDefault="00603DAD" w:rsidP="00603DAD">
      <w:pPr>
        <w:rPr>
          <w:rFonts w:ascii="Arial" w:hAnsi="Arial" w:cs="Arial"/>
          <w:color w:val="000000" w:themeColor="text1"/>
        </w:rPr>
      </w:pPr>
    </w:p>
    <w:p w14:paraId="35BB57E8" w14:textId="1C049E29" w:rsidR="00F744C3" w:rsidRPr="00F31875" w:rsidRDefault="00603DAD" w:rsidP="00F744C3">
      <w:pPr>
        <w:pStyle w:val="Heading1"/>
      </w:pPr>
      <w:r>
        <w:t>Show how to create the triangular frame (2 min)</w:t>
      </w:r>
    </w:p>
    <w:p w14:paraId="2F37EA86" w14:textId="14DBF1D0" w:rsidR="00141FE4" w:rsidRDefault="00603DAD" w:rsidP="00CD446F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Students should be familiar with the stick-and-straw building technique for this lesson.</w:t>
      </w:r>
    </w:p>
    <w:p w14:paraId="09016066" w14:textId="0FDA949B" w:rsidR="00603DAD" w:rsidRDefault="00603DAD" w:rsidP="00CD446F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how to connect two triangles to form a prism.</w:t>
      </w:r>
    </w:p>
    <w:p w14:paraId="54D87A59" w14:textId="0CFCFE87" w:rsidR="00603DAD" w:rsidRDefault="00603DAD" w:rsidP="00CD446F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Allow students to gather 9 sticks and 6 straw pieces and build the frame.</w:t>
      </w:r>
    </w:p>
    <w:p w14:paraId="4F83C3D7" w14:textId="59AD6E26" w:rsidR="00603DAD" w:rsidRDefault="00603DAD" w:rsidP="00CD446F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Students who finish early can help other classmates finish.</w:t>
      </w:r>
    </w:p>
    <w:p w14:paraId="6D679173" w14:textId="3943ED54" w:rsidR="00603DAD" w:rsidRDefault="00603DAD" w:rsidP="00CD446F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You may give hands-on help to students who are having a hard time keeping up with the class on this step.</w:t>
      </w:r>
    </w:p>
    <w:p w14:paraId="60BD3857" w14:textId="3A6B12B9" w:rsidR="00603DAD" w:rsidRPr="00EA221A" w:rsidRDefault="00603DAD" w:rsidP="00CD446F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Once all students have built the frame, move onto the next part.</w:t>
      </w:r>
    </w:p>
    <w:p w14:paraId="3971B78C" w14:textId="77777777" w:rsidR="00E52BA9" w:rsidRPr="00E52BA9" w:rsidRDefault="00E52BA9" w:rsidP="00E52BA9">
      <w:pPr>
        <w:spacing w:line="240" w:lineRule="auto"/>
        <w:rPr>
          <w:rFonts w:ascii="Arial" w:hAnsi="Arial" w:cs="Arial"/>
          <w:color w:val="000000" w:themeColor="text1"/>
        </w:rPr>
      </w:pPr>
    </w:p>
    <w:p w14:paraId="44B5C8BA" w14:textId="58189A19" w:rsidR="00F744C3" w:rsidRPr="00C81646" w:rsidRDefault="00EA221A" w:rsidP="00F744C3">
      <w:pPr>
        <w:pStyle w:val="Heading1"/>
      </w:pPr>
      <w:r>
        <w:t xml:space="preserve">Show how to </w:t>
      </w:r>
      <w:r w:rsidR="00603DAD">
        <w:t>create the pneumatic arm</w:t>
      </w:r>
      <w:r w:rsidR="007E6138">
        <w:t xml:space="preserve"> (5</w:t>
      </w:r>
      <w:r w:rsidR="00F744C3">
        <w:t xml:space="preserve"> min)</w:t>
      </w:r>
    </w:p>
    <w:p w14:paraId="23A765BB" w14:textId="3049FA65" w:rsidR="007E6138" w:rsidRPr="00603DAD" w:rsidRDefault="00603DAD" w:rsidP="00CD446F">
      <w:pPr>
        <w:pStyle w:val="ListParagraph"/>
        <w:numPr>
          <w:ilvl w:val="0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Show step-by-step how to create the pneumatic arm.</w:t>
      </w:r>
    </w:p>
    <w:p w14:paraId="58725F7E" w14:textId="36C63B64" w:rsidR="00603DAD" w:rsidRPr="00603DAD" w:rsidRDefault="00603DAD" w:rsidP="00603DAD">
      <w:pPr>
        <w:pStyle w:val="ListParagraph"/>
        <w:numPr>
          <w:ilvl w:val="1"/>
          <w:numId w:val="36"/>
        </w:numPr>
        <w:tabs>
          <w:tab w:val="left" w:pos="2275"/>
        </w:tabs>
        <w:spacing w:line="240" w:lineRule="auto"/>
      </w:pPr>
      <w:r>
        <w:t>Show how to create the pneumatic system if you did not prep it.</w:t>
      </w:r>
    </w:p>
    <w:p w14:paraId="2334811D" w14:textId="5E100758" w:rsidR="00603DAD" w:rsidRPr="00603DAD" w:rsidRDefault="00603DAD" w:rsidP="00603DAD">
      <w:pPr>
        <w:pStyle w:val="ListParagraph"/>
        <w:numPr>
          <w:ilvl w:val="1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 xml:space="preserve">Tape </w:t>
      </w:r>
      <w:r w:rsidR="00F32563">
        <w:rPr>
          <w:rFonts w:ascii="Arial" w:hAnsi="Arial" w:cs="Arial"/>
          <w:color w:val="000000" w:themeColor="text1"/>
        </w:rPr>
        <w:t xml:space="preserve">an </w:t>
      </w:r>
      <w:r>
        <w:rPr>
          <w:rFonts w:ascii="Arial" w:hAnsi="Arial" w:cs="Arial"/>
          <w:color w:val="000000" w:themeColor="text1"/>
        </w:rPr>
        <w:t>eighth-</w:t>
      </w:r>
      <w:r w:rsidR="00F32563">
        <w:rPr>
          <w:rFonts w:ascii="Arial" w:hAnsi="Arial" w:cs="Arial"/>
          <w:color w:val="000000" w:themeColor="text1"/>
        </w:rPr>
        <w:t>straw</w:t>
      </w:r>
      <w:r>
        <w:rPr>
          <w:rFonts w:ascii="Arial" w:hAnsi="Arial" w:cs="Arial"/>
          <w:color w:val="000000" w:themeColor="text1"/>
        </w:rPr>
        <w:t xml:space="preserve"> </w:t>
      </w:r>
      <w:r w:rsidR="00F32563">
        <w:rPr>
          <w:rFonts w:ascii="Arial" w:hAnsi="Arial" w:cs="Arial"/>
          <w:color w:val="000000" w:themeColor="text1"/>
        </w:rPr>
        <w:t>piece</w:t>
      </w:r>
      <w:r>
        <w:rPr>
          <w:rFonts w:ascii="Arial" w:hAnsi="Arial" w:cs="Arial"/>
          <w:color w:val="000000" w:themeColor="text1"/>
        </w:rPr>
        <w:t xml:space="preserve"> onto the end of two jumbo sticks.</w:t>
      </w:r>
    </w:p>
    <w:p w14:paraId="189D8314" w14:textId="55A41A77" w:rsidR="00603DAD" w:rsidRPr="00603DAD" w:rsidRDefault="00F32563" w:rsidP="00603DAD">
      <w:pPr>
        <w:pStyle w:val="ListParagraph"/>
        <w:numPr>
          <w:ilvl w:val="1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Use a pipe cleaner to tie the sticks together through the straw pieces</w:t>
      </w:r>
      <w:r w:rsidR="00603DAD">
        <w:rPr>
          <w:rFonts w:ascii="Arial" w:hAnsi="Arial" w:cs="Arial"/>
          <w:color w:val="000000" w:themeColor="text1"/>
        </w:rPr>
        <w:t>. Twist it tightly.</w:t>
      </w:r>
    </w:p>
    <w:p w14:paraId="219CEDD0" w14:textId="47F7AF07" w:rsidR="00603DAD" w:rsidRPr="00603DAD" w:rsidRDefault="00603DAD" w:rsidP="00603DAD">
      <w:pPr>
        <w:pStyle w:val="ListParagraph"/>
        <w:numPr>
          <w:ilvl w:val="1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Tape the syringe near one end of the jumbo stick.</w:t>
      </w:r>
    </w:p>
    <w:p w14:paraId="58802AD2" w14:textId="6DF1B688" w:rsidR="00603DAD" w:rsidRPr="00603DAD" w:rsidRDefault="00603DAD" w:rsidP="00603DAD">
      <w:pPr>
        <w:pStyle w:val="ListParagraph"/>
        <w:numPr>
          <w:ilvl w:val="1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Use a pipe cleaner to tie the other end of the piston to the jumbo stick. Twist it tightly.</w:t>
      </w:r>
    </w:p>
    <w:p w14:paraId="0402793C" w14:textId="763B8A2E" w:rsidR="00603DAD" w:rsidRPr="00F32563" w:rsidRDefault="00603DAD" w:rsidP="00603DAD">
      <w:pPr>
        <w:pStyle w:val="ListParagraph"/>
        <w:numPr>
          <w:ilvl w:val="1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Tape the assembly onto the triangular frame.</w:t>
      </w:r>
    </w:p>
    <w:p w14:paraId="2220A260" w14:textId="590201E2" w:rsidR="00F32563" w:rsidRPr="00603DAD" w:rsidRDefault="00F32563" w:rsidP="00603DAD">
      <w:pPr>
        <w:pStyle w:val="ListParagraph"/>
        <w:numPr>
          <w:ilvl w:val="1"/>
          <w:numId w:val="36"/>
        </w:numPr>
        <w:tabs>
          <w:tab w:val="left" w:pos="2275"/>
        </w:tabs>
        <w:spacing w:line="240" w:lineRule="auto"/>
      </w:pPr>
      <w:r>
        <w:rPr>
          <w:rFonts w:ascii="Arial" w:hAnsi="Arial" w:cs="Arial"/>
          <w:color w:val="000000" w:themeColor="text1"/>
        </w:rPr>
        <w:t>Tape the tubing to the frame.</w:t>
      </w:r>
    </w:p>
    <w:p w14:paraId="694644DF" w14:textId="77777777" w:rsidR="006A10C2" w:rsidRDefault="006A10C2" w:rsidP="006A10C2">
      <w:pPr>
        <w:tabs>
          <w:tab w:val="left" w:pos="2275"/>
        </w:tabs>
        <w:spacing w:line="240" w:lineRule="auto"/>
      </w:pPr>
    </w:p>
    <w:p w14:paraId="5E942584" w14:textId="7B47117C" w:rsidR="006A10C2" w:rsidRPr="00C81646" w:rsidRDefault="00603DAD" w:rsidP="006A10C2">
      <w:pPr>
        <w:pStyle w:val="Heading1"/>
      </w:pPr>
      <w:r>
        <w:t>Support diverse designs</w:t>
      </w:r>
    </w:p>
    <w:p w14:paraId="04418089" w14:textId="018C1711" w:rsidR="007E6138" w:rsidRDefault="00603DAD" w:rsidP="00CD446F">
      <w:pPr>
        <w:pStyle w:val="ListParagraph"/>
        <w:numPr>
          <w:ilvl w:val="0"/>
          <w:numId w:val="37"/>
        </w:numPr>
        <w:tabs>
          <w:tab w:val="left" w:pos="2275"/>
        </w:tabs>
        <w:spacing w:line="240" w:lineRule="auto"/>
      </w:pPr>
      <w:r>
        <w:t>Explain that the sample you just built is not finished. It’s up to the students to make it do something useful.</w:t>
      </w:r>
    </w:p>
    <w:p w14:paraId="34357311" w14:textId="3805D802" w:rsidR="00603DAD" w:rsidRDefault="00603DAD" w:rsidP="00CD446F">
      <w:pPr>
        <w:pStyle w:val="ListParagraph"/>
        <w:numPr>
          <w:ilvl w:val="0"/>
          <w:numId w:val="37"/>
        </w:numPr>
        <w:tabs>
          <w:tab w:val="left" w:pos="2275"/>
        </w:tabs>
        <w:spacing w:line="240" w:lineRule="auto"/>
      </w:pPr>
      <w:r>
        <w:t>Give students a few ideas such as extending the arm, adding onto the base to make it more stable, adding something to the end of the arm.</w:t>
      </w:r>
    </w:p>
    <w:p w14:paraId="65097CCE" w14:textId="533C9127" w:rsidR="00603DAD" w:rsidRDefault="00603DAD" w:rsidP="00CD446F">
      <w:pPr>
        <w:pStyle w:val="ListParagraph"/>
        <w:numPr>
          <w:ilvl w:val="0"/>
          <w:numId w:val="37"/>
        </w:numPr>
        <w:tabs>
          <w:tab w:val="left" w:pos="2275"/>
        </w:tabs>
        <w:spacing w:line="240" w:lineRule="auto"/>
      </w:pPr>
      <w:r>
        <w:t>Introduce the Advanced Ideas if you brought the materials.</w:t>
      </w:r>
    </w:p>
    <w:p w14:paraId="5599697F" w14:textId="01648824" w:rsidR="00603DAD" w:rsidRPr="00F011A1" w:rsidRDefault="00603DAD" w:rsidP="00CD446F">
      <w:pPr>
        <w:pStyle w:val="ListParagraph"/>
        <w:numPr>
          <w:ilvl w:val="0"/>
          <w:numId w:val="37"/>
        </w:numPr>
        <w:tabs>
          <w:tab w:val="left" w:pos="2275"/>
        </w:tabs>
        <w:spacing w:line="240" w:lineRule="auto"/>
      </w:pPr>
      <w:r>
        <w:t>Remind students one more time of the steps to create and attach the pneumatic arm before they begin building.</w:t>
      </w:r>
    </w:p>
    <w:sectPr w:rsidR="00603DAD" w:rsidRPr="00F011A1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33688" w14:textId="77777777" w:rsidR="00603DAD" w:rsidRDefault="00603DAD">
      <w:pPr>
        <w:spacing w:line="240" w:lineRule="auto"/>
      </w:pPr>
      <w:r>
        <w:separator/>
      </w:r>
    </w:p>
  </w:endnote>
  <w:endnote w:type="continuationSeparator" w:id="0">
    <w:p w14:paraId="7DAEAEE4" w14:textId="77777777" w:rsidR="00603DAD" w:rsidRDefault="00603D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366BA" w14:textId="77777777" w:rsidR="00603DAD" w:rsidRDefault="00603DAD">
      <w:pPr>
        <w:spacing w:line="240" w:lineRule="auto"/>
      </w:pPr>
      <w:r>
        <w:separator/>
      </w:r>
    </w:p>
  </w:footnote>
  <w:footnote w:type="continuationSeparator" w:id="0">
    <w:p w14:paraId="5879BCF0" w14:textId="77777777" w:rsidR="00603DAD" w:rsidRDefault="00603D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>
    <w:nsid w:val="03016832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B748A2"/>
    <w:multiLevelType w:val="hybridMultilevel"/>
    <w:tmpl w:val="71D2255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6F77175"/>
    <w:multiLevelType w:val="hybridMultilevel"/>
    <w:tmpl w:val="C65C4126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99170F"/>
    <w:multiLevelType w:val="hybridMultilevel"/>
    <w:tmpl w:val="B706D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0A73A8"/>
    <w:multiLevelType w:val="hybridMultilevel"/>
    <w:tmpl w:val="A470C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30636D"/>
    <w:multiLevelType w:val="hybridMultilevel"/>
    <w:tmpl w:val="44A011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374459B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E6071"/>
    <w:multiLevelType w:val="hybridMultilevel"/>
    <w:tmpl w:val="3142F66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B0603"/>
    <w:multiLevelType w:val="hybridMultilevel"/>
    <w:tmpl w:val="685AB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0179A"/>
    <w:multiLevelType w:val="hybridMultilevel"/>
    <w:tmpl w:val="6D8E5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9808CA"/>
    <w:multiLevelType w:val="hybridMultilevel"/>
    <w:tmpl w:val="9F10B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7D37FC"/>
    <w:multiLevelType w:val="hybridMultilevel"/>
    <w:tmpl w:val="F6DE6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9F2983"/>
    <w:multiLevelType w:val="hybridMultilevel"/>
    <w:tmpl w:val="90D0E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0D11CA"/>
    <w:multiLevelType w:val="hybridMultilevel"/>
    <w:tmpl w:val="5C70B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F849A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A0755B"/>
    <w:multiLevelType w:val="hybridMultilevel"/>
    <w:tmpl w:val="14D45BC0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FA2822"/>
    <w:multiLevelType w:val="hybridMultilevel"/>
    <w:tmpl w:val="D0A8614E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2F2FE6"/>
    <w:multiLevelType w:val="hybridMultilevel"/>
    <w:tmpl w:val="ABA8F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642278"/>
    <w:multiLevelType w:val="hybridMultilevel"/>
    <w:tmpl w:val="F84AF92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5943CE"/>
    <w:multiLevelType w:val="hybridMultilevel"/>
    <w:tmpl w:val="E264B9A2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DC7CC9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8E2EBC"/>
    <w:multiLevelType w:val="hybridMultilevel"/>
    <w:tmpl w:val="31EC8AEE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10"/>
  </w:num>
  <w:num w:numId="8">
    <w:abstractNumId w:val="9"/>
  </w:num>
  <w:num w:numId="9">
    <w:abstractNumId w:val="26"/>
  </w:num>
  <w:num w:numId="10">
    <w:abstractNumId w:val="22"/>
  </w:num>
  <w:num w:numId="11">
    <w:abstractNumId w:val="27"/>
  </w:num>
  <w:num w:numId="12">
    <w:abstractNumId w:val="4"/>
  </w:num>
  <w:num w:numId="13">
    <w:abstractNumId w:val="32"/>
  </w:num>
  <w:num w:numId="14">
    <w:abstractNumId w:val="30"/>
  </w:num>
  <w:num w:numId="15">
    <w:abstractNumId w:val="17"/>
  </w:num>
  <w:num w:numId="16">
    <w:abstractNumId w:val="14"/>
  </w:num>
  <w:num w:numId="17">
    <w:abstractNumId w:val="20"/>
  </w:num>
  <w:num w:numId="18">
    <w:abstractNumId w:val="21"/>
  </w:num>
  <w:num w:numId="19">
    <w:abstractNumId w:val="18"/>
  </w:num>
  <w:num w:numId="20">
    <w:abstractNumId w:val="19"/>
  </w:num>
  <w:num w:numId="21">
    <w:abstractNumId w:val="16"/>
  </w:num>
  <w:num w:numId="22">
    <w:abstractNumId w:val="13"/>
  </w:num>
  <w:num w:numId="23">
    <w:abstractNumId w:val="5"/>
  </w:num>
  <w:num w:numId="24">
    <w:abstractNumId w:val="29"/>
  </w:num>
  <w:num w:numId="25">
    <w:abstractNumId w:val="11"/>
  </w:num>
  <w:num w:numId="26">
    <w:abstractNumId w:val="23"/>
  </w:num>
  <w:num w:numId="27">
    <w:abstractNumId w:val="28"/>
  </w:num>
  <w:num w:numId="28">
    <w:abstractNumId w:val="7"/>
  </w:num>
  <w:num w:numId="29">
    <w:abstractNumId w:val="15"/>
  </w:num>
  <w:num w:numId="30">
    <w:abstractNumId w:val="34"/>
  </w:num>
  <w:num w:numId="31">
    <w:abstractNumId w:val="24"/>
  </w:num>
  <w:num w:numId="32">
    <w:abstractNumId w:val="31"/>
  </w:num>
  <w:num w:numId="33">
    <w:abstractNumId w:val="6"/>
  </w:num>
  <w:num w:numId="34">
    <w:abstractNumId w:val="25"/>
  </w:num>
  <w:num w:numId="35">
    <w:abstractNumId w:val="12"/>
  </w:num>
  <w:num w:numId="36">
    <w:abstractNumId w:val="33"/>
  </w:num>
  <w:num w:numId="37">
    <w:abstractNumId w:val="3"/>
  </w:num>
  <w:num w:numId="38">
    <w:abstractNumId w:val="23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54"/>
    <w:rsid w:val="00005ABD"/>
    <w:rsid w:val="0003545D"/>
    <w:rsid w:val="00056BDA"/>
    <w:rsid w:val="00062EFE"/>
    <w:rsid w:val="00086617"/>
    <w:rsid w:val="00090017"/>
    <w:rsid w:val="000F0D33"/>
    <w:rsid w:val="00123A33"/>
    <w:rsid w:val="00125797"/>
    <w:rsid w:val="00141FE4"/>
    <w:rsid w:val="00165340"/>
    <w:rsid w:val="001845BE"/>
    <w:rsid w:val="001B70BF"/>
    <w:rsid w:val="001D3F69"/>
    <w:rsid w:val="001F4E23"/>
    <w:rsid w:val="00250CC3"/>
    <w:rsid w:val="00255E5A"/>
    <w:rsid w:val="0026113B"/>
    <w:rsid w:val="002F1886"/>
    <w:rsid w:val="002F444C"/>
    <w:rsid w:val="00326BD3"/>
    <w:rsid w:val="00354F16"/>
    <w:rsid w:val="003606E0"/>
    <w:rsid w:val="00384A08"/>
    <w:rsid w:val="0041266B"/>
    <w:rsid w:val="0044266D"/>
    <w:rsid w:val="00480CDB"/>
    <w:rsid w:val="004A5130"/>
    <w:rsid w:val="004D7BD4"/>
    <w:rsid w:val="004F0094"/>
    <w:rsid w:val="005D6219"/>
    <w:rsid w:val="00603DAD"/>
    <w:rsid w:val="006717CA"/>
    <w:rsid w:val="0067573E"/>
    <w:rsid w:val="006A10C2"/>
    <w:rsid w:val="006E1AB1"/>
    <w:rsid w:val="00732437"/>
    <w:rsid w:val="00782074"/>
    <w:rsid w:val="00792D99"/>
    <w:rsid w:val="007E6138"/>
    <w:rsid w:val="00867C9D"/>
    <w:rsid w:val="008B714F"/>
    <w:rsid w:val="008C2A28"/>
    <w:rsid w:val="008D585B"/>
    <w:rsid w:val="009008A6"/>
    <w:rsid w:val="009042A3"/>
    <w:rsid w:val="009100D9"/>
    <w:rsid w:val="009D619F"/>
    <w:rsid w:val="009F709B"/>
    <w:rsid w:val="00A03075"/>
    <w:rsid w:val="00A52A7F"/>
    <w:rsid w:val="00A7118E"/>
    <w:rsid w:val="00AF28CB"/>
    <w:rsid w:val="00B10D75"/>
    <w:rsid w:val="00B64F98"/>
    <w:rsid w:val="00C27ABD"/>
    <w:rsid w:val="00C64A94"/>
    <w:rsid w:val="00C660B1"/>
    <w:rsid w:val="00C77288"/>
    <w:rsid w:val="00C83B2F"/>
    <w:rsid w:val="00C92FA5"/>
    <w:rsid w:val="00CD446F"/>
    <w:rsid w:val="00CE2AA8"/>
    <w:rsid w:val="00D07354"/>
    <w:rsid w:val="00D350A4"/>
    <w:rsid w:val="00D52277"/>
    <w:rsid w:val="00DB0013"/>
    <w:rsid w:val="00DF2498"/>
    <w:rsid w:val="00E20E90"/>
    <w:rsid w:val="00E52BA9"/>
    <w:rsid w:val="00EA221A"/>
    <w:rsid w:val="00F011A1"/>
    <w:rsid w:val="00F26555"/>
    <w:rsid w:val="00F277E6"/>
    <w:rsid w:val="00F32563"/>
    <w:rsid w:val="00F445ED"/>
    <w:rsid w:val="00F50327"/>
    <w:rsid w:val="00F56FB8"/>
    <w:rsid w:val="00F73F39"/>
    <w:rsid w:val="00F744C3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207DB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FA5"/>
    <w:pPr>
      <w:spacing w:after="0"/>
    </w:pPr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" w:qFormat="1"/>
    <w:lsdException w:name="List Bullet" w:uiPriority="1" w:qFormat="1"/>
    <w:lsdException w:name="List Number" w:uiPriority="1" w:qFormat="1"/>
    <w:lsdException w:name="List Bullet 2" w:qFormat="1"/>
    <w:lsdException w:name="Title" w:semiHidden="0" w:uiPriority="9" w:unhideWhenUsed="0" w:qFormat="1"/>
    <w:lsdException w:name="Default Paragraph Font" w:uiPriority="1"/>
    <w:lsdException w:name="Subtitle" w:semiHidden="0" w:uiPriority="9" w:unhideWhenUsed="0" w:qFormat="1"/>
    <w:lsdException w:name="Date" w:uiPriority="1"/>
    <w:lsdException w:name="Block Text" w:uiPriority="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Placeholder Text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FA5"/>
    <w:pPr>
      <w:spacing w:after="0"/>
    </w:pPr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4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Relationship Id="rId2" Type="http://schemas.openxmlformats.org/officeDocument/2006/relationships/image" Target="../media/image2.jpeg"/><Relationship Id="rId3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Plan.dotx</Template>
  <TotalTime>69</TotalTime>
  <Pages>2</Pages>
  <Words>473</Words>
  <Characters>2702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15</cp:revision>
  <cp:lastPrinted>2014-07-08T02:57:00Z</cp:lastPrinted>
  <dcterms:created xsi:type="dcterms:W3CDTF">2014-07-04T22:53:00Z</dcterms:created>
  <dcterms:modified xsi:type="dcterms:W3CDTF">2014-11-16T19:19:00Z</dcterms:modified>
  <cp:category/>
</cp:coreProperties>
</file>